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0E8B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Guy de PORT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d.1411-2)</w:t>
      </w:r>
    </w:p>
    <w:p w14:paraId="0346A47F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8213FE1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9C66DE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23321C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E461F63" w14:textId="77777777" w:rsidR="00A47EFF" w:rsidRDefault="00A47EFF" w:rsidP="00A47EFF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332EC9D2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Jan.1412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5014140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31046D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838AB6" w14:textId="77777777" w:rsidR="00A47EFF" w:rsidRDefault="00A47EFF" w:rsidP="00A47E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2023</w:t>
      </w:r>
    </w:p>
    <w:p w14:paraId="051DA6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D73EA" w14:textId="77777777" w:rsidR="00A47EFF" w:rsidRDefault="00A47EFF" w:rsidP="009139A6">
      <w:r>
        <w:separator/>
      </w:r>
    </w:p>
  </w:endnote>
  <w:endnote w:type="continuationSeparator" w:id="0">
    <w:p w14:paraId="168487A6" w14:textId="77777777" w:rsidR="00A47EFF" w:rsidRDefault="00A47E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FB2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72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CA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31227" w14:textId="77777777" w:rsidR="00A47EFF" w:rsidRDefault="00A47EFF" w:rsidP="009139A6">
      <w:r>
        <w:separator/>
      </w:r>
    </w:p>
  </w:footnote>
  <w:footnote w:type="continuationSeparator" w:id="0">
    <w:p w14:paraId="347C6E14" w14:textId="77777777" w:rsidR="00A47EFF" w:rsidRDefault="00A47E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52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21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55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EFF"/>
    <w:rsid w:val="000666E0"/>
    <w:rsid w:val="002510B7"/>
    <w:rsid w:val="005C130B"/>
    <w:rsid w:val="00826F5C"/>
    <w:rsid w:val="009139A6"/>
    <w:rsid w:val="009448BB"/>
    <w:rsid w:val="00947624"/>
    <w:rsid w:val="00A3176C"/>
    <w:rsid w:val="00A47EF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BFD64"/>
  <w15:chartTrackingRefBased/>
  <w15:docId w15:val="{EE4D0548-D5FC-4AF6-8E61-364D5AA8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EF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2023-03-26T20:29:00Z</dcterms:created>
  <dcterms:modified xsi:type="dcterms:W3CDTF">2023-03-26T20:30:00Z</dcterms:modified>
</cp:coreProperties>
</file>